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1D" w:rsidRDefault="00BF741D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BF741D" w:rsidRPr="00237778" w:rsidRDefault="00BF741D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BF741D" w:rsidRPr="00237778" w:rsidRDefault="00BF741D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BF741D" w:rsidRPr="004B444B" w:rsidRDefault="00BF741D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BF741D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BF741D" w:rsidRPr="004B444B" w:rsidRDefault="00BF741D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BF741D" w:rsidRDefault="00BF741D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BF741D" w:rsidRPr="00E61551" w:rsidRDefault="00BF741D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BF741D" w:rsidRPr="00B15474" w:rsidRDefault="00BF741D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Sali gimnastycznej w Długiem Starem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BF741D" w:rsidRPr="00275863" w:rsidRDefault="00BF741D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BF741D" w:rsidRPr="00237778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BF741D" w:rsidRPr="00237778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BF741D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BF741D" w:rsidRPr="00237778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F741D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BF741D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BF741D" w:rsidRPr="00237778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BF741D" w:rsidRPr="00237778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F741D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BF741D" w:rsidRPr="00237778" w:rsidRDefault="00BF74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BF741D" w:rsidRPr="008D42BC" w:rsidRDefault="00BF741D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F741D" w:rsidRPr="008D42BC" w:rsidRDefault="00BF741D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BF741D" w:rsidRPr="002E4FFE" w:rsidRDefault="00BF741D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BF741D" w:rsidRPr="00237778" w:rsidRDefault="00BF741D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………………..</w:t>
      </w:r>
      <w:r w:rsidRPr="008D42BC">
        <w:rPr>
          <w:i/>
          <w:iCs/>
          <w:color w:val="auto"/>
          <w:sz w:val="22"/>
          <w:szCs w:val="22"/>
          <w:lang w:eastAsia="pl-PL"/>
        </w:rPr>
        <w:t>roku</w:t>
      </w:r>
    </w:p>
    <w:sectPr w:rsidR="00BF741D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41D" w:rsidRDefault="00BF74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BF741D" w:rsidRDefault="00BF74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41D" w:rsidRDefault="00BF74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BF741D" w:rsidRDefault="00BF74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41D" w:rsidRDefault="00BF741D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FS.271.17.2023</w:t>
    </w:r>
  </w:p>
  <w:p w:rsidR="00BF741D" w:rsidRPr="00237778" w:rsidRDefault="00BF741D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A790A"/>
    <w:rsid w:val="000B1271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804A4"/>
    <w:rsid w:val="003A0CA7"/>
    <w:rsid w:val="003A1185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22AB"/>
    <w:rsid w:val="005842C5"/>
    <w:rsid w:val="005B26CE"/>
    <w:rsid w:val="005B3600"/>
    <w:rsid w:val="005D1B38"/>
    <w:rsid w:val="005F015E"/>
    <w:rsid w:val="005F2313"/>
    <w:rsid w:val="005F41D9"/>
    <w:rsid w:val="00616D96"/>
    <w:rsid w:val="00645020"/>
    <w:rsid w:val="00675691"/>
    <w:rsid w:val="0068047A"/>
    <w:rsid w:val="00681A87"/>
    <w:rsid w:val="00686727"/>
    <w:rsid w:val="00692DB3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630F"/>
    <w:rsid w:val="00B978FD"/>
    <w:rsid w:val="00BA5965"/>
    <w:rsid w:val="00BE67AD"/>
    <w:rsid w:val="00BF0A69"/>
    <w:rsid w:val="00BF741D"/>
    <w:rsid w:val="00C32C36"/>
    <w:rsid w:val="00C555CE"/>
    <w:rsid w:val="00C55DF0"/>
    <w:rsid w:val="00C61D48"/>
    <w:rsid w:val="00C640FB"/>
    <w:rsid w:val="00C65BF3"/>
    <w:rsid w:val="00C72A5B"/>
    <w:rsid w:val="00CE2A93"/>
    <w:rsid w:val="00D01B6F"/>
    <w:rsid w:val="00D03876"/>
    <w:rsid w:val="00D07606"/>
    <w:rsid w:val="00D3527B"/>
    <w:rsid w:val="00D70503"/>
    <w:rsid w:val="00DB39CE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2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152</Words>
  <Characters>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35</cp:revision>
  <dcterms:created xsi:type="dcterms:W3CDTF">2021-04-20T12:41:00Z</dcterms:created>
  <dcterms:modified xsi:type="dcterms:W3CDTF">2023-12-15T09:07:00Z</dcterms:modified>
</cp:coreProperties>
</file>